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A55" w:rsidRDefault="008E1A55" w:rsidP="00F2780A">
      <w:pPr>
        <w:spacing w:after="0" w:line="240" w:lineRule="auto"/>
        <w:ind w:left="4860"/>
        <w:jc w:val="center"/>
        <w:rPr>
          <w:szCs w:val="28"/>
        </w:rPr>
      </w:pPr>
      <w:r w:rsidRPr="001C046C">
        <w:rPr>
          <w:szCs w:val="28"/>
        </w:rPr>
        <w:t>Приложение № 1</w:t>
      </w:r>
    </w:p>
    <w:p w:rsidR="008E1A55" w:rsidRPr="001C046C" w:rsidRDefault="008E1A55" w:rsidP="00F2780A">
      <w:pPr>
        <w:spacing w:after="0" w:line="240" w:lineRule="auto"/>
        <w:ind w:left="4860"/>
        <w:jc w:val="center"/>
        <w:rPr>
          <w:szCs w:val="28"/>
        </w:rPr>
      </w:pPr>
      <w:r w:rsidRPr="001C046C">
        <w:rPr>
          <w:szCs w:val="28"/>
        </w:rPr>
        <w:t>УТВЕРЖДЕН</w:t>
      </w:r>
      <w:r>
        <w:rPr>
          <w:szCs w:val="28"/>
        </w:rPr>
        <w:t>О</w:t>
      </w:r>
    </w:p>
    <w:p w:rsidR="008E1A55" w:rsidRPr="001C046C" w:rsidRDefault="008E1A55" w:rsidP="00F2780A">
      <w:pPr>
        <w:spacing w:after="0" w:line="240" w:lineRule="auto"/>
        <w:ind w:left="4860"/>
        <w:jc w:val="center"/>
        <w:rPr>
          <w:szCs w:val="28"/>
        </w:rPr>
      </w:pPr>
      <w:r>
        <w:rPr>
          <w:szCs w:val="28"/>
        </w:rPr>
        <w:t xml:space="preserve">постановлением </w:t>
      </w:r>
      <w:r w:rsidRPr="001C046C">
        <w:rPr>
          <w:szCs w:val="28"/>
        </w:rPr>
        <w:t>администрации</w:t>
      </w:r>
      <w:r>
        <w:rPr>
          <w:szCs w:val="28"/>
        </w:rPr>
        <w:t xml:space="preserve"> города</w:t>
      </w:r>
    </w:p>
    <w:p w:rsidR="008E1A55" w:rsidRPr="00D6087D" w:rsidRDefault="008E1A55" w:rsidP="00F2780A">
      <w:pPr>
        <w:ind w:left="4860"/>
        <w:jc w:val="center"/>
        <w:rPr>
          <w:szCs w:val="28"/>
        </w:rPr>
      </w:pPr>
      <w:r w:rsidRPr="00D6087D">
        <w:rPr>
          <w:szCs w:val="28"/>
        </w:rPr>
        <w:t>от _____</w:t>
      </w:r>
      <w:r>
        <w:rPr>
          <w:szCs w:val="28"/>
        </w:rPr>
        <w:t>______</w:t>
      </w:r>
      <w:r w:rsidRPr="00D6087D">
        <w:rPr>
          <w:szCs w:val="28"/>
        </w:rPr>
        <w:t xml:space="preserve"> № ______</w:t>
      </w:r>
    </w:p>
    <w:p w:rsidR="008E1A55" w:rsidRDefault="008E1A55" w:rsidP="00BD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  <w:shd w:val="clear" w:color="auto" w:fill="FFFFFF"/>
          <w:lang w:eastAsia="ru-RU"/>
        </w:rPr>
      </w:pPr>
    </w:p>
    <w:p w:rsidR="008E1A55" w:rsidRDefault="008E1A55" w:rsidP="00BD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000000"/>
          <w:szCs w:val="28"/>
        </w:rPr>
      </w:pPr>
      <w:r>
        <w:rPr>
          <w:color w:val="000000"/>
          <w:szCs w:val="28"/>
        </w:rPr>
        <w:t>Положение</w:t>
      </w:r>
    </w:p>
    <w:p w:rsidR="008E1A55" w:rsidRDefault="008E1A55" w:rsidP="00BD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 о проведении противопожарной пропаганды на территории городского округа -  город Кирсанов Тамбовской области</w:t>
      </w:r>
    </w:p>
    <w:p w:rsidR="008E1A55" w:rsidRPr="00D06A4A" w:rsidRDefault="008E1A55" w:rsidP="00BD6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Cs w:val="28"/>
          <w:lang w:eastAsia="ru-RU"/>
        </w:rPr>
      </w:pPr>
    </w:p>
    <w:p w:rsidR="008E1A55" w:rsidRPr="00D06A4A" w:rsidRDefault="008E1A55" w:rsidP="00BD6ECF">
      <w:pPr>
        <w:spacing w:after="0" w:line="240" w:lineRule="auto"/>
        <w:ind w:firstLine="709"/>
        <w:jc w:val="center"/>
        <w:rPr>
          <w:szCs w:val="28"/>
        </w:rPr>
      </w:pPr>
      <w:r>
        <w:rPr>
          <w:szCs w:val="28"/>
        </w:rPr>
        <w:t>1</w:t>
      </w:r>
      <w:r w:rsidRPr="00D06A4A">
        <w:rPr>
          <w:szCs w:val="28"/>
        </w:rPr>
        <w:t>. Общие положения</w:t>
      </w:r>
    </w:p>
    <w:p w:rsidR="008E1A55" w:rsidRDefault="008E1A55" w:rsidP="00BD6E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8E1A55" w:rsidRPr="00D06A4A" w:rsidRDefault="008E1A55" w:rsidP="004E79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  <w:r w:rsidRPr="00D06A4A">
        <w:rPr>
          <w:szCs w:val="28"/>
        </w:rPr>
        <w:t xml:space="preserve">1.1.Положение о проведении противопожарной пропаганды на территории </w:t>
      </w:r>
      <w:r>
        <w:rPr>
          <w:szCs w:val="28"/>
        </w:rPr>
        <w:t>городского округа - город Кирсанов Тамбовской области</w:t>
      </w:r>
      <w:r w:rsidRPr="00D06A4A">
        <w:rPr>
          <w:szCs w:val="28"/>
        </w:rPr>
        <w:t xml:space="preserve"> разработано в соответствии с законодательством Российской Федерации в области пожарной безопасности и определяет цели и порядок проведения противопожарной пропаганды на территории </w:t>
      </w:r>
      <w:r>
        <w:rPr>
          <w:szCs w:val="28"/>
        </w:rPr>
        <w:t>городского округа -город Кирсанов.</w:t>
      </w:r>
    </w:p>
    <w:p w:rsidR="008E1A55" w:rsidRPr="00D06A4A" w:rsidRDefault="008E1A55" w:rsidP="004E7907">
      <w:pPr>
        <w:spacing w:after="0" w:line="240" w:lineRule="auto"/>
        <w:ind w:firstLine="567"/>
        <w:jc w:val="both"/>
        <w:rPr>
          <w:szCs w:val="28"/>
        </w:rPr>
      </w:pPr>
      <w:r w:rsidRPr="00D06A4A">
        <w:rPr>
          <w:szCs w:val="28"/>
        </w:rPr>
        <w:t>1.2.Основными целями проведения противопожарной пропаганды являются:</w:t>
      </w:r>
    </w:p>
    <w:p w:rsidR="008E1A55" w:rsidRPr="00D06A4A" w:rsidRDefault="008E1A55" w:rsidP="004E7907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1.2.1.С</w:t>
      </w:r>
      <w:r w:rsidRPr="00D06A4A">
        <w:rPr>
          <w:szCs w:val="28"/>
        </w:rPr>
        <w:t>нижение количества пожаров и степени тяжести их последствий</w:t>
      </w:r>
      <w:r>
        <w:rPr>
          <w:szCs w:val="28"/>
        </w:rPr>
        <w:t>.</w:t>
      </w:r>
    </w:p>
    <w:p w:rsidR="008E1A55" w:rsidRPr="00D06A4A" w:rsidRDefault="008E1A55" w:rsidP="004E7907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1.2.2.С</w:t>
      </w:r>
      <w:r w:rsidRPr="00D06A4A">
        <w:rPr>
          <w:szCs w:val="28"/>
        </w:rPr>
        <w:t>овершенствование знаний населения в области пожарной безопасности</w:t>
      </w:r>
      <w:r>
        <w:rPr>
          <w:szCs w:val="28"/>
        </w:rPr>
        <w:t>.</w:t>
      </w:r>
    </w:p>
    <w:p w:rsidR="008E1A55" w:rsidRPr="00D06A4A" w:rsidRDefault="008E1A55" w:rsidP="004E7907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1.2.3.О</w:t>
      </w:r>
      <w:r w:rsidRPr="00D06A4A">
        <w:rPr>
          <w:szCs w:val="28"/>
        </w:rPr>
        <w:t>перативное доведение до населения информации в области пожарной</w:t>
      </w:r>
      <w:r>
        <w:rPr>
          <w:szCs w:val="28"/>
        </w:rPr>
        <w:t xml:space="preserve"> безопасности.</w:t>
      </w:r>
    </w:p>
    <w:p w:rsidR="008E1A55" w:rsidRPr="00D06A4A" w:rsidRDefault="008E1A55" w:rsidP="004E7907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1.2.4.С</w:t>
      </w:r>
      <w:r w:rsidRPr="00D06A4A">
        <w:rPr>
          <w:szCs w:val="28"/>
        </w:rPr>
        <w:t>оздание условий для привлечения граждан на добровольной основе к деятельности по предупреждению и тушению пожаров, а также для участия населения в борьбе с пожарами.</w:t>
      </w:r>
    </w:p>
    <w:p w:rsidR="008E1A55" w:rsidRPr="00D06A4A" w:rsidRDefault="008E1A55" w:rsidP="00BD6ECF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8E1A55" w:rsidRDefault="008E1A55" w:rsidP="00BD6ECF">
      <w:pPr>
        <w:spacing w:after="0" w:line="240" w:lineRule="auto"/>
        <w:ind w:firstLine="709"/>
        <w:jc w:val="center"/>
        <w:rPr>
          <w:szCs w:val="28"/>
        </w:rPr>
      </w:pPr>
      <w:r>
        <w:rPr>
          <w:szCs w:val="28"/>
        </w:rPr>
        <w:t>2</w:t>
      </w:r>
      <w:r w:rsidRPr="00D06A4A">
        <w:rPr>
          <w:szCs w:val="28"/>
        </w:rPr>
        <w:t>. Порядок проведения противопожарной пропаганды</w:t>
      </w:r>
    </w:p>
    <w:p w:rsidR="008E1A55" w:rsidRPr="00D06A4A" w:rsidRDefault="008E1A55" w:rsidP="00BD6ECF">
      <w:pPr>
        <w:spacing w:after="0" w:line="240" w:lineRule="auto"/>
        <w:ind w:firstLine="709"/>
        <w:jc w:val="center"/>
        <w:rPr>
          <w:szCs w:val="28"/>
        </w:rPr>
      </w:pP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 w:rsidRPr="00D06A4A">
        <w:rPr>
          <w:szCs w:val="28"/>
        </w:rPr>
        <w:t xml:space="preserve">2.1.Администрация </w:t>
      </w:r>
      <w:r>
        <w:rPr>
          <w:szCs w:val="28"/>
        </w:rPr>
        <w:t>городского округа - город Кирсанов</w:t>
      </w:r>
      <w:r w:rsidRPr="00D06A4A">
        <w:rPr>
          <w:szCs w:val="28"/>
        </w:rPr>
        <w:t xml:space="preserve"> проводит противопожарную пропаганду посредством: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2.1.1.Р</w:t>
      </w:r>
      <w:r w:rsidRPr="00D06A4A">
        <w:rPr>
          <w:szCs w:val="28"/>
        </w:rPr>
        <w:t>азмещения социальной рекламы на тему пожарной безопасности</w:t>
      </w:r>
      <w:r>
        <w:rPr>
          <w:szCs w:val="28"/>
        </w:rPr>
        <w:t>.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2.1.2.О</w:t>
      </w:r>
      <w:r w:rsidRPr="00D06A4A">
        <w:rPr>
          <w:szCs w:val="28"/>
        </w:rPr>
        <w:t>рганизации конкурсов, соревнова</w:t>
      </w:r>
      <w:r>
        <w:rPr>
          <w:szCs w:val="28"/>
        </w:rPr>
        <w:t>ний на противопожарную тематику.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2.1.3.П</w:t>
      </w:r>
      <w:r w:rsidRPr="00D06A4A">
        <w:rPr>
          <w:szCs w:val="28"/>
        </w:rPr>
        <w:t>ривлечения средств массовой информации</w:t>
      </w:r>
      <w:r>
        <w:rPr>
          <w:szCs w:val="28"/>
        </w:rPr>
        <w:t>.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2.1.4.Р</w:t>
      </w:r>
      <w:r w:rsidRPr="00D06A4A">
        <w:rPr>
          <w:szCs w:val="28"/>
        </w:rPr>
        <w:t>азмещения информационного материала на противопожарную тематику на сайте администрации округа  в</w:t>
      </w:r>
      <w:r>
        <w:rPr>
          <w:szCs w:val="28"/>
        </w:rPr>
        <w:t xml:space="preserve"> информационно-телекоммуникационной</w:t>
      </w:r>
      <w:r w:rsidRPr="00D06A4A">
        <w:rPr>
          <w:szCs w:val="28"/>
        </w:rPr>
        <w:t xml:space="preserve"> сети </w:t>
      </w:r>
      <w:r>
        <w:rPr>
          <w:szCs w:val="28"/>
        </w:rPr>
        <w:t>«</w:t>
      </w:r>
      <w:r w:rsidRPr="00D06A4A">
        <w:rPr>
          <w:szCs w:val="28"/>
        </w:rPr>
        <w:t>Интернет</w:t>
      </w:r>
      <w:r>
        <w:rPr>
          <w:szCs w:val="28"/>
        </w:rPr>
        <w:t>».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 w:rsidRPr="00D06A4A">
        <w:rPr>
          <w:szCs w:val="28"/>
        </w:rPr>
        <w:t xml:space="preserve">2.2.Организациям, расположенным на территории  </w:t>
      </w:r>
      <w:r>
        <w:rPr>
          <w:szCs w:val="28"/>
        </w:rPr>
        <w:t xml:space="preserve">городского округа - город Кирсанов </w:t>
      </w:r>
      <w:r w:rsidRPr="00D06A4A">
        <w:rPr>
          <w:szCs w:val="28"/>
        </w:rPr>
        <w:t>рекомендуется проводить противопожарную пропаганду посредством: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2.2.1.И</w:t>
      </w:r>
      <w:r w:rsidRPr="00D06A4A">
        <w:rPr>
          <w:szCs w:val="28"/>
        </w:rPr>
        <w:t>зготовления и распростране</w:t>
      </w:r>
      <w:r>
        <w:rPr>
          <w:szCs w:val="28"/>
        </w:rPr>
        <w:t>ния среди работников организации</w:t>
      </w:r>
      <w:r w:rsidRPr="00D06A4A">
        <w:rPr>
          <w:szCs w:val="28"/>
        </w:rPr>
        <w:t xml:space="preserve"> памяток и листовок о мерах пожарной безопасности</w:t>
      </w:r>
      <w:r>
        <w:rPr>
          <w:szCs w:val="28"/>
        </w:rPr>
        <w:t>.</w:t>
      </w:r>
    </w:p>
    <w:p w:rsidR="008E1A55" w:rsidRPr="00D06A4A" w:rsidRDefault="008E1A55" w:rsidP="002A2E78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2.2.2.Р</w:t>
      </w:r>
      <w:r w:rsidRPr="00D06A4A">
        <w:rPr>
          <w:szCs w:val="28"/>
        </w:rPr>
        <w:t>азмещения в помещениях организаций уголков (информационных стендов) по пожарной безопасности</w:t>
      </w:r>
      <w:r>
        <w:rPr>
          <w:szCs w:val="28"/>
        </w:rPr>
        <w:t>.</w:t>
      </w:r>
    </w:p>
    <w:p w:rsidR="008E1A55" w:rsidRPr="00D06A4A" w:rsidRDefault="008E1A55" w:rsidP="002A2E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2.2.3.О</w:t>
      </w:r>
      <w:r w:rsidRPr="00D06A4A">
        <w:rPr>
          <w:szCs w:val="28"/>
        </w:rPr>
        <w:t>рганизации конкурсов, выставок, соревнований и других мероприятий на противопожарную тематику.</w:t>
      </w:r>
    </w:p>
    <w:p w:rsidR="008E1A55" w:rsidRPr="00D06A4A" w:rsidRDefault="008E1A55" w:rsidP="00BD6ECF">
      <w:pPr>
        <w:spacing w:after="0" w:line="240" w:lineRule="auto"/>
        <w:ind w:firstLine="709"/>
        <w:jc w:val="both"/>
        <w:rPr>
          <w:szCs w:val="28"/>
        </w:rPr>
      </w:pPr>
    </w:p>
    <w:p w:rsidR="008E1A55" w:rsidRPr="00D06A4A" w:rsidRDefault="008E1A55" w:rsidP="00BD6ECF">
      <w:pPr>
        <w:spacing w:after="0" w:line="240" w:lineRule="auto"/>
        <w:ind w:firstLine="709"/>
        <w:jc w:val="center"/>
        <w:rPr>
          <w:szCs w:val="28"/>
        </w:rPr>
      </w:pPr>
      <w:r>
        <w:rPr>
          <w:szCs w:val="28"/>
        </w:rPr>
        <w:t>3</w:t>
      </w:r>
      <w:r w:rsidRPr="00D06A4A">
        <w:rPr>
          <w:szCs w:val="28"/>
        </w:rPr>
        <w:t>. Организация противопожарной пропаганды</w:t>
      </w:r>
    </w:p>
    <w:p w:rsidR="008E1A55" w:rsidRPr="00D06A4A" w:rsidRDefault="008E1A55" w:rsidP="00BD6ECF">
      <w:pPr>
        <w:spacing w:after="0" w:line="240" w:lineRule="auto"/>
        <w:ind w:firstLine="709"/>
        <w:jc w:val="center"/>
        <w:rPr>
          <w:szCs w:val="28"/>
        </w:rPr>
      </w:pPr>
    </w:p>
    <w:p w:rsidR="008E1A55" w:rsidRPr="00D06A4A" w:rsidRDefault="008E1A55" w:rsidP="00160C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8"/>
        </w:rPr>
      </w:pPr>
      <w:r w:rsidRPr="00D06A4A">
        <w:rPr>
          <w:szCs w:val="28"/>
        </w:rPr>
        <w:t xml:space="preserve">3.1.В целях организации противопожарной пропаганды на территории  </w:t>
      </w:r>
      <w:r>
        <w:rPr>
          <w:szCs w:val="28"/>
        </w:rPr>
        <w:t>городского округа - город Кирсанов отдел</w:t>
      </w:r>
      <w:r w:rsidRPr="00D06A4A">
        <w:rPr>
          <w:szCs w:val="28"/>
        </w:rPr>
        <w:t xml:space="preserve"> </w:t>
      </w:r>
      <w:r>
        <w:rPr>
          <w:szCs w:val="28"/>
        </w:rPr>
        <w:t>гражданской обороны, чрезвычайных ситуаций и общественной безопасности</w:t>
      </w:r>
      <w:r w:rsidRPr="00D06A4A">
        <w:rPr>
          <w:szCs w:val="28"/>
        </w:rPr>
        <w:t xml:space="preserve"> администрации </w:t>
      </w:r>
      <w:r>
        <w:rPr>
          <w:szCs w:val="28"/>
        </w:rPr>
        <w:t>города</w:t>
      </w:r>
      <w:r w:rsidRPr="00D06A4A">
        <w:rPr>
          <w:szCs w:val="28"/>
        </w:rPr>
        <w:t>:</w:t>
      </w:r>
    </w:p>
    <w:p w:rsidR="008E1A55" w:rsidRPr="00D06A4A" w:rsidRDefault="008E1A55" w:rsidP="00160CA3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3.1.1.О</w:t>
      </w:r>
      <w:r w:rsidRPr="00D06A4A">
        <w:rPr>
          <w:szCs w:val="28"/>
        </w:rPr>
        <w:t>существляет взаимодействие с организациями, общественными объединениями и гражданами по вопр</w:t>
      </w:r>
      <w:r>
        <w:rPr>
          <w:szCs w:val="28"/>
        </w:rPr>
        <w:t>осам противопожарной пропаганды.</w:t>
      </w:r>
    </w:p>
    <w:p w:rsidR="008E1A55" w:rsidRPr="00D06A4A" w:rsidRDefault="008E1A55" w:rsidP="00160CA3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3.1.2.О</w:t>
      </w:r>
      <w:r w:rsidRPr="00D06A4A">
        <w:rPr>
          <w:szCs w:val="28"/>
        </w:rPr>
        <w:t>рганизовывает информирование населения о возникновении пожароопасной обстановки  и возможных способах обеспечения первичных мер пожарной безопасности</w:t>
      </w:r>
      <w:r>
        <w:rPr>
          <w:szCs w:val="28"/>
        </w:rPr>
        <w:t>.</w:t>
      </w:r>
    </w:p>
    <w:p w:rsidR="008E1A55" w:rsidRPr="00D06A4A" w:rsidRDefault="008E1A55" w:rsidP="00160CA3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3.1.3.О</w:t>
      </w:r>
      <w:r w:rsidRPr="00D06A4A">
        <w:rPr>
          <w:szCs w:val="28"/>
        </w:rPr>
        <w:t>существляет методическое сопровождение деятельности по обучению населения мерам пожарной безопасности</w:t>
      </w:r>
      <w:r>
        <w:rPr>
          <w:szCs w:val="28"/>
        </w:rPr>
        <w:t>.</w:t>
      </w:r>
    </w:p>
    <w:p w:rsidR="008E1A55" w:rsidRPr="00D06A4A" w:rsidRDefault="008E1A55" w:rsidP="00160CA3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 xml:space="preserve">3.1.4.Организовывает </w:t>
      </w:r>
      <w:r w:rsidRPr="00D06A4A">
        <w:rPr>
          <w:szCs w:val="28"/>
        </w:rPr>
        <w:t>распространение среди населения противопожарных памяток, листовок</w:t>
      </w:r>
      <w:r>
        <w:rPr>
          <w:szCs w:val="28"/>
        </w:rPr>
        <w:t>.</w:t>
      </w:r>
    </w:p>
    <w:p w:rsidR="008E1A55" w:rsidRPr="00D06A4A" w:rsidRDefault="008E1A55" w:rsidP="00160CA3">
      <w:pPr>
        <w:spacing w:after="0" w:line="240" w:lineRule="auto"/>
        <w:ind w:firstLine="567"/>
        <w:jc w:val="both"/>
        <w:rPr>
          <w:szCs w:val="28"/>
        </w:rPr>
      </w:pPr>
      <w:r>
        <w:rPr>
          <w:szCs w:val="28"/>
        </w:rPr>
        <w:t>3.1.5.В</w:t>
      </w:r>
      <w:r w:rsidRPr="00D06A4A">
        <w:rPr>
          <w:szCs w:val="28"/>
        </w:rPr>
        <w:t xml:space="preserve"> пределах компетенции осуществляет реализацию на территории   </w:t>
      </w:r>
      <w:r>
        <w:rPr>
          <w:szCs w:val="28"/>
        </w:rPr>
        <w:t xml:space="preserve">городского округа - город Кирсанов </w:t>
      </w:r>
      <w:r w:rsidRPr="00D06A4A">
        <w:rPr>
          <w:szCs w:val="28"/>
        </w:rPr>
        <w:t>требований нормативных правовых актов, регламентирующих деятельность по противопожарной пропаганде.</w:t>
      </w:r>
    </w:p>
    <w:p w:rsidR="008E1A55" w:rsidRPr="00F2780A" w:rsidRDefault="008E1A55" w:rsidP="00F2780A">
      <w:pPr>
        <w:spacing w:after="0" w:line="240" w:lineRule="auto"/>
        <w:ind w:firstLine="567"/>
        <w:jc w:val="both"/>
        <w:rPr>
          <w:szCs w:val="28"/>
        </w:rPr>
      </w:pPr>
      <w:r w:rsidRPr="00D06A4A">
        <w:rPr>
          <w:szCs w:val="28"/>
        </w:rPr>
        <w:t>3.2.</w:t>
      </w:r>
      <w:r w:rsidRPr="00D06A4A">
        <w:rPr>
          <w:szCs w:val="28"/>
          <w:lang w:eastAsia="ru-RU"/>
        </w:rPr>
        <w:t xml:space="preserve">Финансовое обеспечение мероприятий по противопожарной пропаганде осуществляется </w:t>
      </w:r>
      <w:r>
        <w:rPr>
          <w:szCs w:val="28"/>
          <w:lang w:eastAsia="ru-RU"/>
        </w:rPr>
        <w:t>за счет средств</w:t>
      </w:r>
      <w:r w:rsidRPr="00D06A4A">
        <w:rPr>
          <w:szCs w:val="28"/>
          <w:lang w:eastAsia="ru-RU"/>
        </w:rPr>
        <w:t xml:space="preserve"> бюджет</w:t>
      </w:r>
      <w:r>
        <w:rPr>
          <w:szCs w:val="28"/>
          <w:lang w:eastAsia="ru-RU"/>
        </w:rPr>
        <w:t>а</w:t>
      </w:r>
      <w:r w:rsidRPr="00D06A4A">
        <w:rPr>
          <w:szCs w:val="28"/>
          <w:lang w:eastAsia="ru-RU"/>
        </w:rPr>
        <w:t xml:space="preserve"> округа, </w:t>
      </w:r>
      <w:r>
        <w:rPr>
          <w:szCs w:val="28"/>
          <w:lang w:eastAsia="ru-RU"/>
        </w:rPr>
        <w:t xml:space="preserve">в </w:t>
      </w:r>
      <w:r w:rsidRPr="00D06A4A">
        <w:rPr>
          <w:szCs w:val="28"/>
          <w:lang w:eastAsia="ru-RU"/>
        </w:rPr>
        <w:t>организаци</w:t>
      </w:r>
      <w:r>
        <w:rPr>
          <w:szCs w:val="28"/>
          <w:lang w:eastAsia="ru-RU"/>
        </w:rPr>
        <w:t xml:space="preserve">ях </w:t>
      </w:r>
      <w:r w:rsidRPr="00D06A4A">
        <w:rPr>
          <w:szCs w:val="28"/>
          <w:lang w:eastAsia="ru-RU"/>
        </w:rPr>
        <w:t xml:space="preserve"> за счет собственных средств.</w:t>
      </w:r>
    </w:p>
    <w:sectPr w:rsidR="008E1A55" w:rsidRPr="00F2780A" w:rsidSect="008C74CC">
      <w:pgSz w:w="11906" w:h="16838"/>
      <w:pgMar w:top="851" w:right="56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1A55" w:rsidRDefault="008E1A55" w:rsidP="008C74CC">
      <w:pPr>
        <w:spacing w:after="0" w:line="240" w:lineRule="auto"/>
      </w:pPr>
      <w:r>
        <w:separator/>
      </w:r>
    </w:p>
  </w:endnote>
  <w:endnote w:type="continuationSeparator" w:id="0">
    <w:p w:rsidR="008E1A55" w:rsidRDefault="008E1A55" w:rsidP="008C7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1A55" w:rsidRDefault="008E1A55" w:rsidP="008C74CC">
      <w:pPr>
        <w:spacing w:after="0" w:line="240" w:lineRule="auto"/>
      </w:pPr>
      <w:r>
        <w:separator/>
      </w:r>
    </w:p>
  </w:footnote>
  <w:footnote w:type="continuationSeparator" w:id="0">
    <w:p w:rsidR="008E1A55" w:rsidRDefault="008E1A55" w:rsidP="008C7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D6A"/>
    <w:rsid w:val="00082EF5"/>
    <w:rsid w:val="00160CA3"/>
    <w:rsid w:val="001846D6"/>
    <w:rsid w:val="0019708A"/>
    <w:rsid w:val="001A0EA8"/>
    <w:rsid w:val="001C046C"/>
    <w:rsid w:val="001D353B"/>
    <w:rsid w:val="002A2E78"/>
    <w:rsid w:val="00443097"/>
    <w:rsid w:val="004E7907"/>
    <w:rsid w:val="005A0ED0"/>
    <w:rsid w:val="0062776E"/>
    <w:rsid w:val="00897F86"/>
    <w:rsid w:val="008C74CC"/>
    <w:rsid w:val="008E1A55"/>
    <w:rsid w:val="009A7AED"/>
    <w:rsid w:val="009F3E0A"/>
    <w:rsid w:val="00BD6ECF"/>
    <w:rsid w:val="00C273ED"/>
    <w:rsid w:val="00CE018F"/>
    <w:rsid w:val="00D06A4A"/>
    <w:rsid w:val="00D06AEF"/>
    <w:rsid w:val="00D421A2"/>
    <w:rsid w:val="00D6087D"/>
    <w:rsid w:val="00DF0BF7"/>
    <w:rsid w:val="00E32E11"/>
    <w:rsid w:val="00E55D6A"/>
    <w:rsid w:val="00EB3BE1"/>
    <w:rsid w:val="00EF413C"/>
    <w:rsid w:val="00F27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CF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7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74CC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rsid w:val="008C7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74CC"/>
    <w:rPr>
      <w:rFonts w:ascii="Times New Roman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9F3E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461</Words>
  <Characters>2629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15</cp:revision>
  <cp:lastPrinted>2024-08-28T08:33:00Z</cp:lastPrinted>
  <dcterms:created xsi:type="dcterms:W3CDTF">2024-08-07T11:08:00Z</dcterms:created>
  <dcterms:modified xsi:type="dcterms:W3CDTF">2024-09-04T11:29:00Z</dcterms:modified>
</cp:coreProperties>
</file>